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0A0"/>
      </w:tblPr>
      <w:tblGrid>
        <w:gridCol w:w="8468"/>
        <w:gridCol w:w="6700"/>
        <w:gridCol w:w="100"/>
        <w:gridCol w:w="15"/>
      </w:tblGrid>
      <w:tr w:rsidR="003277C3" w:rsidRPr="001548FB" w:rsidTr="00243F4F">
        <w:trPr>
          <w:gridAfter w:val="1"/>
          <w:wAfter w:w="15" w:type="dxa"/>
        </w:trPr>
        <w:tc>
          <w:tcPr>
            <w:tcW w:w="8468" w:type="dxa"/>
          </w:tcPr>
          <w:p w:rsidR="003277C3" w:rsidRPr="001548FB" w:rsidRDefault="003277C3" w:rsidP="003A217A"/>
        </w:tc>
        <w:tc>
          <w:tcPr>
            <w:tcW w:w="6700" w:type="dxa"/>
            <w:tcMar>
              <w:right w:w="72" w:type="dxa"/>
            </w:tcMar>
          </w:tcPr>
          <w:p w:rsidR="003277C3" w:rsidRDefault="003277C3" w:rsidP="003A217A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7</w:t>
            </w:r>
          </w:p>
          <w:p w:rsidR="003277C3" w:rsidRDefault="003277C3" w:rsidP="003A217A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 xml:space="preserve">к решению Собрания депутатов </w:t>
            </w:r>
          </w:p>
          <w:p w:rsidR="003277C3" w:rsidRDefault="003277C3" w:rsidP="003A217A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Савоськинского сельского поселения Зимовниковского района на 2018 год</w:t>
            </w:r>
          </w:p>
          <w:p w:rsidR="003277C3" w:rsidRDefault="003277C3" w:rsidP="003A217A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2019 и 2020 годов»</w:t>
            </w:r>
          </w:p>
        </w:tc>
        <w:tc>
          <w:tcPr>
            <w:tcW w:w="100" w:type="dxa"/>
          </w:tcPr>
          <w:p w:rsidR="003277C3" w:rsidRPr="001548FB" w:rsidRDefault="003277C3" w:rsidP="003A217A"/>
        </w:tc>
      </w:tr>
      <w:tr w:rsidR="003277C3" w:rsidRPr="001548FB" w:rsidTr="00243F4F">
        <w:trPr>
          <w:trHeight w:val="57"/>
        </w:trPr>
        <w:tc>
          <w:tcPr>
            <w:tcW w:w="15283" w:type="dxa"/>
            <w:gridSpan w:val="4"/>
          </w:tcPr>
          <w:p w:rsidR="003277C3" w:rsidRPr="001548FB" w:rsidRDefault="003277C3" w:rsidP="003A217A"/>
        </w:tc>
      </w:tr>
      <w:tr w:rsidR="003277C3" w:rsidRPr="001548FB" w:rsidTr="00243F4F">
        <w:tc>
          <w:tcPr>
            <w:tcW w:w="15168" w:type="dxa"/>
            <w:gridSpan w:val="2"/>
            <w:tcMar>
              <w:right w:w="72" w:type="dxa"/>
            </w:tcMar>
            <w:vAlign w:val="bottom"/>
          </w:tcPr>
          <w:p w:rsidR="003277C3" w:rsidRDefault="003277C3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3277C3" w:rsidRDefault="003277C3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3277C3" w:rsidRPr="000E514B" w:rsidRDefault="003277C3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3277C3" w:rsidRPr="000E514B" w:rsidRDefault="003277C3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местного</w:t>
            </w: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бюджета на 2018 год и на плановый период 2019 и 2020 годов</w:t>
            </w:r>
          </w:p>
          <w:p w:rsidR="003277C3" w:rsidRDefault="003277C3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  <w:tc>
          <w:tcPr>
            <w:tcW w:w="115" w:type="dxa"/>
            <w:gridSpan w:val="2"/>
          </w:tcPr>
          <w:p w:rsidR="003277C3" w:rsidRPr="001548FB" w:rsidRDefault="003277C3" w:rsidP="003A217A"/>
        </w:tc>
      </w:tr>
      <w:tr w:rsidR="003277C3" w:rsidRPr="001548FB" w:rsidTr="00243F4F">
        <w:tc>
          <w:tcPr>
            <w:tcW w:w="15168" w:type="dxa"/>
            <w:gridSpan w:val="2"/>
            <w:tcMar>
              <w:left w:w="86" w:type="dxa"/>
              <w:right w:w="158" w:type="dxa"/>
            </w:tcMar>
            <w:vAlign w:val="center"/>
          </w:tcPr>
          <w:p w:rsidR="003277C3" w:rsidRDefault="003277C3" w:rsidP="003A217A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3277C3" w:rsidRPr="001548FB" w:rsidRDefault="003277C3" w:rsidP="003A217A"/>
        </w:tc>
      </w:tr>
    </w:tbl>
    <w:p w:rsidR="003277C3" w:rsidRDefault="003277C3" w:rsidP="005659B0"/>
    <w:tbl>
      <w:tblPr>
        <w:tblW w:w="15592" w:type="dxa"/>
        <w:tblInd w:w="-4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12"/>
        <w:gridCol w:w="731"/>
        <w:gridCol w:w="444"/>
        <w:gridCol w:w="487"/>
        <w:gridCol w:w="1863"/>
        <w:gridCol w:w="728"/>
        <w:gridCol w:w="1842"/>
        <w:gridCol w:w="1842"/>
        <w:gridCol w:w="1843"/>
      </w:tblGrid>
      <w:tr w:rsidR="003277C3" w:rsidRPr="001548FB" w:rsidTr="001B2EC1">
        <w:trPr>
          <w:trHeight w:val="687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1548FB" w:rsidRDefault="003277C3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1548FB" w:rsidRDefault="003277C3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Мин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1548FB" w:rsidRDefault="003277C3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Рз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1548FB" w:rsidRDefault="003277C3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ПР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1548FB" w:rsidRDefault="003277C3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ЦСР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1548FB" w:rsidRDefault="003277C3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ВР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1548FB" w:rsidRDefault="003277C3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2018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1548FB" w:rsidRDefault="003277C3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1548FB" w:rsidRDefault="003277C3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2020 год</w:t>
            </w:r>
          </w:p>
        </w:tc>
      </w:tr>
    </w:tbl>
    <w:p w:rsidR="003277C3" w:rsidRDefault="003277C3"/>
    <w:tbl>
      <w:tblPr>
        <w:tblW w:w="15592" w:type="dxa"/>
        <w:tblInd w:w="-4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12"/>
        <w:gridCol w:w="731"/>
        <w:gridCol w:w="444"/>
        <w:gridCol w:w="487"/>
        <w:gridCol w:w="1863"/>
        <w:gridCol w:w="728"/>
        <w:gridCol w:w="1842"/>
        <w:gridCol w:w="1842"/>
        <w:gridCol w:w="1843"/>
      </w:tblGrid>
      <w:tr w:rsidR="003277C3" w:rsidRPr="001548FB" w:rsidTr="001B2EC1">
        <w:trPr>
          <w:trHeight w:val="325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5659B0" w:rsidRDefault="003277C3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5659B0" w:rsidRDefault="003277C3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5659B0" w:rsidRDefault="003277C3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5659B0" w:rsidRDefault="003277C3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5659B0" w:rsidRDefault="003277C3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5659B0" w:rsidRDefault="003277C3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5659B0" w:rsidRDefault="003277C3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5659B0" w:rsidRDefault="003277C3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3277C3" w:rsidRPr="005659B0" w:rsidRDefault="003277C3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</w:tr>
      <w:tr w:rsidR="003277C3" w:rsidRPr="001548FB" w:rsidTr="00B6272F">
        <w:trPr>
          <w:trHeight w:val="374"/>
        </w:trPr>
        <w:tc>
          <w:tcPr>
            <w:tcW w:w="5812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3277C3" w:rsidRPr="00CD56AE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CD56AE">
              <w:rPr>
                <w:rFonts w:ascii="Times New Roman" w:hAnsi="Times New Roman"/>
                <w:color w:val="000000"/>
                <w:sz w:val="28"/>
              </w:rPr>
              <w:t>ВСЕГО</w:t>
            </w: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3277C3" w:rsidRPr="00CD56AE" w:rsidRDefault="003277C3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44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3277C3" w:rsidRPr="00CD56AE" w:rsidRDefault="003277C3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87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3277C3" w:rsidRPr="00CD56AE" w:rsidRDefault="003277C3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3277C3" w:rsidRPr="00CD56AE" w:rsidRDefault="003277C3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3277C3" w:rsidRPr="00CD56AE" w:rsidRDefault="003277C3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3277C3" w:rsidRPr="00CD56AE" w:rsidRDefault="003277C3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5399,5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3277C3" w:rsidRPr="00CD56AE" w:rsidRDefault="003277C3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4403,7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3277C3" w:rsidRPr="00CD56AE" w:rsidRDefault="003277C3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4214,4</w:t>
            </w:r>
          </w:p>
        </w:tc>
      </w:tr>
      <w:tr w:rsidR="003277C3" w:rsidRPr="001548FB" w:rsidTr="00B6272F">
        <w:trPr>
          <w:trHeight w:val="431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Администрация Савоськинского сельского поселения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B6272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5399,5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4403,7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4214,4</w:t>
            </w:r>
          </w:p>
        </w:tc>
      </w:tr>
      <w:tr w:rsidR="003277C3" w:rsidRPr="001548FB" w:rsidTr="001B2EC1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0F5089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09 2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 xml:space="preserve"> 00 00110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120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3031,4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3031,4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3031,4</w:t>
            </w:r>
          </w:p>
        </w:tc>
      </w:tr>
      <w:tr w:rsidR="003277C3" w:rsidRPr="001548FB" w:rsidTr="001B2EC1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0F5089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 xml:space="preserve"> 2 00 001</w:t>
            </w:r>
            <w:r>
              <w:rPr>
                <w:rFonts w:ascii="Times New Roman" w:hAnsi="Times New Roman"/>
                <w:color w:val="000000"/>
                <w:sz w:val="28"/>
              </w:rPr>
              <w:t>9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622,8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517,8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394,1</w:t>
            </w:r>
          </w:p>
        </w:tc>
      </w:tr>
      <w:tr w:rsidR="003277C3" w:rsidRPr="001548FB" w:rsidTr="001B2EC1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0F5089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8741C4">
              <w:rPr>
                <w:rFonts w:ascii="Times New Roman" w:hAnsi="Times New Roman"/>
                <w:sz w:val="28"/>
                <w:szCs w:val="28"/>
              </w:rPr>
              <w:t>Реализация направления расходов в рамках подпрограммы "Нормативно- методологическое обеспечение и организация бюджетного процесса" муниципальной программы Савоськинского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09 2 99990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850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50,6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3277C3" w:rsidRPr="001548FB" w:rsidTr="001B2EC1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8741C4" w:rsidRDefault="003277C3" w:rsidP="008E1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Савоськинского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99 9 00 72390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</w:tr>
      <w:tr w:rsidR="003277C3" w:rsidRPr="001548FB" w:rsidTr="00A34953">
        <w:trPr>
          <w:trHeight w:val="41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0F5089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</w:tr>
      <w:tr w:rsidR="003277C3" w:rsidRPr="001548FB" w:rsidTr="00CE3CD5">
        <w:trPr>
          <w:trHeight w:val="373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3277C3" w:rsidRPr="000700F5" w:rsidRDefault="003277C3" w:rsidP="002A2440">
            <w:pPr>
              <w:rPr>
                <w:rFonts w:ascii="Times New Roman" w:hAnsi="Times New Roman"/>
                <w:sz w:val="28"/>
                <w:szCs w:val="28"/>
              </w:rPr>
            </w:pPr>
            <w:r w:rsidRPr="000700F5">
              <w:rPr>
                <w:rFonts w:ascii="Times New Roman" w:hAnsi="Times New Roman"/>
                <w:color w:val="000000"/>
                <w:sz w:val="28"/>
                <w:szCs w:val="28"/>
              </w:rPr>
              <w:t>Официальная публикация нормативно-правовых актов органа местного самоуправления Савоськинского сельского поселения, Собрания депутатов Савоськинского сельского поселения в рамках подпрограммы «Номативно-методическое обеспечение и организация бюджетного процесса» муниципальной программы Савоськинского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09 2 00 26110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3277C3" w:rsidRPr="001548FB" w:rsidTr="001B2EC1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0F5089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0700F5">
              <w:rPr>
                <w:rFonts w:ascii="Times New Roman" w:hAnsi="Times New Roman"/>
                <w:color w:val="000000"/>
                <w:sz w:val="28"/>
                <w:szCs w:val="28"/>
              </w:rP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99 9 00 26230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</w:tr>
      <w:tr w:rsidR="003277C3" w:rsidRPr="001548FB" w:rsidTr="001B2EC1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0700F5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02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99 9 00 51180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120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64,4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64,4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3277C3" w:rsidRPr="001548FB" w:rsidTr="001B2EC1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0700F5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</w:t>
            </w:r>
            <w:r>
              <w:rPr>
                <w:rFonts w:ascii="Times New Roman" w:hAnsi="Times New Roman"/>
                <w:sz w:val="28"/>
                <w:szCs w:val="28"/>
              </w:rPr>
              <w:t>на осуществление первичного воинского учета на территориях, где отсутствуют военные комиссариаты в рамках непрограммных расходов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Default="003277C3" w:rsidP="00AE666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AE666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02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AE666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Default="003277C3" w:rsidP="00AE666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99 9 00 51180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0F5089" w:rsidRDefault="003277C3" w:rsidP="00AE666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4,9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4,9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Default="003277C3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3277C3" w:rsidRPr="001548FB" w:rsidTr="002C2089">
        <w:trPr>
          <w:trHeight w:val="432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CD56AE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167,0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163,8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170,8</w:t>
            </w:r>
          </w:p>
        </w:tc>
      </w:tr>
      <w:tr w:rsidR="003277C3" w:rsidRPr="001548FB" w:rsidTr="001B2EC1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CD56AE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2855EF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благоустройству территории в рамках подпрограммы «Благоустройство территории» муниципальной программы Савоськинского сельского поселения «Обеспечение качественными жилищно-коммунальными услугами населения Савоськинского сельского поселения», «Благоустройство территории»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D56AE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01 2 00 26020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157,0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163,8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170,8</w:t>
            </w:r>
          </w:p>
        </w:tc>
      </w:tr>
      <w:tr w:rsidR="003277C3" w:rsidRPr="001548FB" w:rsidTr="001B2EC1">
        <w:trPr>
          <w:trHeight w:val="380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CD56AE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охране окружающей среды в рамках подпрограммы «Охрана окружающей среды» муниципальной программы Савоськинского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услуг)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2A2440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2A2440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D56AE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2A2440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2A2440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05 1 00 26080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D56AE"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2A2440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2A2440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2A2440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3277C3" w:rsidRPr="001548FB" w:rsidTr="00B81BDA">
        <w:trPr>
          <w:trHeight w:val="460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CD56AE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08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00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1428,2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4358D7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611,2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607,9</w:t>
            </w:r>
          </w:p>
        </w:tc>
      </w:tr>
      <w:tr w:rsidR="003277C3" w:rsidRPr="001548FB" w:rsidTr="009D57A8">
        <w:trPr>
          <w:trHeight w:val="373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CD56AE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08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1428,2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611,2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607,9</w:t>
            </w:r>
          </w:p>
        </w:tc>
      </w:tr>
      <w:tr w:rsidR="003277C3" w:rsidRPr="001548FB" w:rsidTr="001B2EC1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CD56AE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на обеспечение деятельност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 (оказание услуг) муниципальных учреждений Савоськинского сельского поселения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рамках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подпрограммы «Культура Савоськинского сельского поселения» муниципальной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программы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Савоськинского сельского поселения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культуры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» (Субсидии бюджетным учреждениям)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08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04 1 00 00590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610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1143,5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278,3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312,6</w:t>
            </w:r>
          </w:p>
        </w:tc>
      </w:tr>
      <w:tr w:rsidR="003277C3" w:rsidRPr="001548FB" w:rsidTr="001B2EC1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3277C3" w:rsidRPr="00CD56AE" w:rsidRDefault="003277C3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повышение заработной платы работникам   культуры в рамках подпрограммы «Культура Савоськинского сельского поселения» муниципальной программы Савоськинского сельского поселения «Развитие культуры» (Субсидии бюджетным учреждениям)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3277C3" w:rsidRPr="000857B6" w:rsidRDefault="003277C3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3277C3" w:rsidRPr="000857B6" w:rsidRDefault="003277C3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3277C3" w:rsidRPr="00AF353A" w:rsidRDefault="003277C3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04 1 00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3850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3277C3" w:rsidRPr="000857B6" w:rsidRDefault="003277C3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284,7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332,9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3277C3" w:rsidRPr="00CD56AE" w:rsidRDefault="003277C3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295,3</w:t>
            </w:r>
          </w:p>
        </w:tc>
      </w:tr>
    </w:tbl>
    <w:p w:rsidR="003277C3" w:rsidRDefault="003277C3" w:rsidP="009B6F7D">
      <w:pPr>
        <w:rPr>
          <w:sz w:val="28"/>
          <w:szCs w:val="28"/>
        </w:rPr>
      </w:pPr>
    </w:p>
    <w:p w:rsidR="003277C3" w:rsidRDefault="003277C3" w:rsidP="00E04EC8">
      <w:pPr>
        <w:rPr>
          <w:sz w:val="28"/>
          <w:szCs w:val="28"/>
        </w:rPr>
      </w:pPr>
    </w:p>
    <w:p w:rsidR="003277C3" w:rsidRDefault="003277C3" w:rsidP="00E04EC8">
      <w:pPr>
        <w:rPr>
          <w:sz w:val="28"/>
          <w:szCs w:val="28"/>
        </w:rPr>
      </w:pPr>
    </w:p>
    <w:p w:rsidR="003277C3" w:rsidRDefault="003277C3" w:rsidP="004C76D0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3277C3" w:rsidRPr="000F4C95" w:rsidRDefault="003277C3" w:rsidP="004C76D0">
      <w:pPr>
        <w:tabs>
          <w:tab w:val="left" w:pos="375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Савоськинского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А.В.Сакмаров</w:t>
      </w:r>
    </w:p>
    <w:p w:rsidR="003277C3" w:rsidRDefault="003277C3" w:rsidP="004C76D0">
      <w:pPr>
        <w:rPr>
          <w:sz w:val="28"/>
          <w:szCs w:val="28"/>
        </w:rPr>
      </w:pPr>
    </w:p>
    <w:p w:rsidR="003277C3" w:rsidRDefault="003277C3" w:rsidP="009B6F7D">
      <w:pPr>
        <w:rPr>
          <w:sz w:val="28"/>
          <w:szCs w:val="28"/>
        </w:rPr>
      </w:pPr>
    </w:p>
    <w:sectPr w:rsidR="003277C3" w:rsidSect="00267146">
      <w:headerReference w:type="default" r:id="rId6"/>
      <w:footerReference w:type="even" r:id="rId7"/>
      <w:foot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7C3" w:rsidRDefault="003277C3" w:rsidP="00267146">
      <w:r>
        <w:separator/>
      </w:r>
    </w:p>
  </w:endnote>
  <w:endnote w:type="continuationSeparator" w:id="0">
    <w:p w:rsidR="003277C3" w:rsidRDefault="003277C3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7C3" w:rsidRDefault="003277C3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77C3" w:rsidRDefault="003277C3" w:rsidP="0035005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7C3" w:rsidRDefault="003277C3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3277C3" w:rsidRDefault="003277C3" w:rsidP="0035005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7C3" w:rsidRDefault="003277C3" w:rsidP="00267146">
      <w:r>
        <w:separator/>
      </w:r>
    </w:p>
  </w:footnote>
  <w:footnote w:type="continuationSeparator" w:id="0">
    <w:p w:rsidR="003277C3" w:rsidRDefault="003277C3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7C3" w:rsidRDefault="003277C3" w:rsidP="00735E87">
    <w:pPr>
      <w:pStyle w:val="Header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4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59B0"/>
    <w:rsid w:val="00001CCE"/>
    <w:rsid w:val="00026E7F"/>
    <w:rsid w:val="0004202C"/>
    <w:rsid w:val="00060D80"/>
    <w:rsid w:val="00064F91"/>
    <w:rsid w:val="000700F5"/>
    <w:rsid w:val="00073B93"/>
    <w:rsid w:val="00081123"/>
    <w:rsid w:val="000857B6"/>
    <w:rsid w:val="000A6569"/>
    <w:rsid w:val="000A6D12"/>
    <w:rsid w:val="000D59B1"/>
    <w:rsid w:val="000E514B"/>
    <w:rsid w:val="000F4C95"/>
    <w:rsid w:val="000F5089"/>
    <w:rsid w:val="001406DC"/>
    <w:rsid w:val="00142661"/>
    <w:rsid w:val="001548FB"/>
    <w:rsid w:val="00167517"/>
    <w:rsid w:val="001A075E"/>
    <w:rsid w:val="001A5DDC"/>
    <w:rsid w:val="001B2EC1"/>
    <w:rsid w:val="001B5992"/>
    <w:rsid w:val="001B76DA"/>
    <w:rsid w:val="001D1599"/>
    <w:rsid w:val="001F53E0"/>
    <w:rsid w:val="00243F4F"/>
    <w:rsid w:val="00244864"/>
    <w:rsid w:val="00267146"/>
    <w:rsid w:val="002855EF"/>
    <w:rsid w:val="002A2440"/>
    <w:rsid w:val="002B7B2A"/>
    <w:rsid w:val="002C2089"/>
    <w:rsid w:val="002E023D"/>
    <w:rsid w:val="00315445"/>
    <w:rsid w:val="003277C3"/>
    <w:rsid w:val="0035005D"/>
    <w:rsid w:val="00354A1F"/>
    <w:rsid w:val="0036255A"/>
    <w:rsid w:val="00363723"/>
    <w:rsid w:val="00365D3C"/>
    <w:rsid w:val="00373CB6"/>
    <w:rsid w:val="003A217A"/>
    <w:rsid w:val="003B088D"/>
    <w:rsid w:val="003C78A5"/>
    <w:rsid w:val="00401A39"/>
    <w:rsid w:val="004233D9"/>
    <w:rsid w:val="004358D7"/>
    <w:rsid w:val="00464BB0"/>
    <w:rsid w:val="0047385C"/>
    <w:rsid w:val="00481B17"/>
    <w:rsid w:val="004953E3"/>
    <w:rsid w:val="00495E0D"/>
    <w:rsid w:val="004A6F25"/>
    <w:rsid w:val="004B0997"/>
    <w:rsid w:val="004C76D0"/>
    <w:rsid w:val="004E310A"/>
    <w:rsid w:val="004F47D0"/>
    <w:rsid w:val="00514E26"/>
    <w:rsid w:val="00521891"/>
    <w:rsid w:val="00527ADE"/>
    <w:rsid w:val="0053125D"/>
    <w:rsid w:val="005659B0"/>
    <w:rsid w:val="005942FF"/>
    <w:rsid w:val="005D5AEC"/>
    <w:rsid w:val="00606F52"/>
    <w:rsid w:val="0061181E"/>
    <w:rsid w:val="00617A1D"/>
    <w:rsid w:val="00642E67"/>
    <w:rsid w:val="006556D3"/>
    <w:rsid w:val="006642A7"/>
    <w:rsid w:val="006E7D40"/>
    <w:rsid w:val="00710129"/>
    <w:rsid w:val="00710C0F"/>
    <w:rsid w:val="00711889"/>
    <w:rsid w:val="00735E87"/>
    <w:rsid w:val="00742780"/>
    <w:rsid w:val="00742794"/>
    <w:rsid w:val="00786E39"/>
    <w:rsid w:val="007A3D79"/>
    <w:rsid w:val="007C6CE9"/>
    <w:rsid w:val="007C750E"/>
    <w:rsid w:val="007D72F0"/>
    <w:rsid w:val="007F5CC6"/>
    <w:rsid w:val="00805D6C"/>
    <w:rsid w:val="008376EE"/>
    <w:rsid w:val="0084308D"/>
    <w:rsid w:val="0086114F"/>
    <w:rsid w:val="008612F1"/>
    <w:rsid w:val="00870FA0"/>
    <w:rsid w:val="008741C4"/>
    <w:rsid w:val="00881FDF"/>
    <w:rsid w:val="0088351C"/>
    <w:rsid w:val="00891077"/>
    <w:rsid w:val="008E1266"/>
    <w:rsid w:val="008E75E2"/>
    <w:rsid w:val="00911E45"/>
    <w:rsid w:val="009772A8"/>
    <w:rsid w:val="0098104E"/>
    <w:rsid w:val="009A25F7"/>
    <w:rsid w:val="009B6F7D"/>
    <w:rsid w:val="009D57A8"/>
    <w:rsid w:val="009D7392"/>
    <w:rsid w:val="009F564E"/>
    <w:rsid w:val="009F6FC6"/>
    <w:rsid w:val="00A1698B"/>
    <w:rsid w:val="00A243FC"/>
    <w:rsid w:val="00A27755"/>
    <w:rsid w:val="00A325FD"/>
    <w:rsid w:val="00A32BE8"/>
    <w:rsid w:val="00A33D2E"/>
    <w:rsid w:val="00A34953"/>
    <w:rsid w:val="00A768D8"/>
    <w:rsid w:val="00A80FF0"/>
    <w:rsid w:val="00AA3397"/>
    <w:rsid w:val="00AC5231"/>
    <w:rsid w:val="00AE666E"/>
    <w:rsid w:val="00AF350D"/>
    <w:rsid w:val="00AF353A"/>
    <w:rsid w:val="00B1217F"/>
    <w:rsid w:val="00B15E1B"/>
    <w:rsid w:val="00B426B3"/>
    <w:rsid w:val="00B6272F"/>
    <w:rsid w:val="00B72D5B"/>
    <w:rsid w:val="00B75183"/>
    <w:rsid w:val="00B81BDA"/>
    <w:rsid w:val="00BA36C7"/>
    <w:rsid w:val="00BA4E25"/>
    <w:rsid w:val="00BC47E1"/>
    <w:rsid w:val="00BF015C"/>
    <w:rsid w:val="00BF7F5D"/>
    <w:rsid w:val="00C015D0"/>
    <w:rsid w:val="00C21B97"/>
    <w:rsid w:val="00C2552F"/>
    <w:rsid w:val="00C36B93"/>
    <w:rsid w:val="00CC19EE"/>
    <w:rsid w:val="00CD56AE"/>
    <w:rsid w:val="00CE3398"/>
    <w:rsid w:val="00CE3CD5"/>
    <w:rsid w:val="00CF314C"/>
    <w:rsid w:val="00D005D8"/>
    <w:rsid w:val="00D077F3"/>
    <w:rsid w:val="00D71FFC"/>
    <w:rsid w:val="00DA4EE6"/>
    <w:rsid w:val="00DB1B9D"/>
    <w:rsid w:val="00E030A2"/>
    <w:rsid w:val="00E04EC8"/>
    <w:rsid w:val="00E10616"/>
    <w:rsid w:val="00E32CDC"/>
    <w:rsid w:val="00E565B4"/>
    <w:rsid w:val="00E62124"/>
    <w:rsid w:val="00E97E8D"/>
    <w:rsid w:val="00EB0581"/>
    <w:rsid w:val="00EB6A6E"/>
    <w:rsid w:val="00EC2B73"/>
    <w:rsid w:val="00EE4478"/>
    <w:rsid w:val="00EF03F6"/>
    <w:rsid w:val="00F04B05"/>
    <w:rsid w:val="00F05AD4"/>
    <w:rsid w:val="00F12ACC"/>
    <w:rsid w:val="00F24C89"/>
    <w:rsid w:val="00F80AA2"/>
    <w:rsid w:val="00FA4D18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B0"/>
    <w:rPr>
      <w:rFonts w:eastAsia="Times New Roman"/>
      <w:sz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714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67146"/>
    <w:rPr>
      <w:rFonts w:eastAsia="Times New Roman" w:cs="Times New Roman"/>
      <w:sz w:val="2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2671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7146"/>
    <w:rPr>
      <w:rFonts w:eastAsia="Times New Roman" w:cs="Times New Roman"/>
      <w:sz w:val="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671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146"/>
    <w:rPr>
      <w:rFonts w:ascii="Tahoma" w:hAnsi="Tahoma" w:cs="Tahoma"/>
      <w:sz w:val="16"/>
      <w:szCs w:val="16"/>
      <w:lang w:eastAsia="ru-RU"/>
    </w:rPr>
  </w:style>
  <w:style w:type="character" w:styleId="PageNumber">
    <w:name w:val="page number"/>
    <w:basedOn w:val="DefaultParagraphFont"/>
    <w:uiPriority w:val="99"/>
    <w:rsid w:val="0035005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52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</TotalTime>
  <Pages>5</Pages>
  <Words>712</Words>
  <Characters>4059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User</cp:lastModifiedBy>
  <cp:revision>51</cp:revision>
  <cp:lastPrinted>2017-10-27T11:45:00Z</cp:lastPrinted>
  <dcterms:created xsi:type="dcterms:W3CDTF">2017-10-03T17:47:00Z</dcterms:created>
  <dcterms:modified xsi:type="dcterms:W3CDTF">2017-11-22T08:19:00Z</dcterms:modified>
</cp:coreProperties>
</file>